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F3FA7" w:rsidTr="009F3FA7" w14:paraId="702A3C4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FA7" w:rsidRDefault="009F3FA7" w14:paraId="51ACB704" w14:textId="4F9DA71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FA7" w:rsidRDefault="009F3FA7" w14:paraId="69F5F81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F3FA7" w:rsidRDefault="009F3FA7" w14:paraId="1C3C13F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F3FA7" w:rsidRDefault="009F3FA7" w14:paraId="47D7347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F3FA7" w:rsidRDefault="009F3FA7" w14:paraId="260385A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9F3FA7" w:rsidP="009F3FA7" w:rsidRDefault="009F3FA7" w14:paraId="1F56E12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F3FA7" w:rsidP="009F3FA7" w:rsidRDefault="009F3FA7" w14:paraId="630991E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F3FA7" w:rsidP="009F3FA7" w:rsidRDefault="009F3FA7" w14:paraId="012E3B5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St-2539/2019</w:t>
      </w:r>
    </w:p>
    <w:p w:rsidR="009F3FA7" w:rsidP="009F3FA7" w:rsidRDefault="009F3FA7" w14:paraId="65A7EAFF" w14:textId="77777777">
      <w:pPr>
        <w:tabs>
          <w:tab w:val="left" w:pos="709"/>
        </w:tabs>
      </w:pPr>
      <w:r>
        <w:t xml:space="preserve"> </w:t>
      </w:r>
    </w:p>
    <w:p w:rsidR="009F3FA7" w:rsidP="009F3FA7" w:rsidRDefault="009F3FA7" w14:paraId="75EF29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F3FA7" w:rsidP="009F3FA7" w:rsidRDefault="009F3FA7" w14:paraId="7322A7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F3FA7" w:rsidP="009F3FA7" w:rsidRDefault="009F3FA7" w14:paraId="137690E0" w14:textId="77777777">
      <w:pPr>
        <w:tabs>
          <w:tab w:val="left" w:pos="709"/>
        </w:tabs>
      </w:pPr>
    </w:p>
    <w:p w:rsidR="009F3FA7" w:rsidP="009F3FA7" w:rsidRDefault="009F3FA7" w14:paraId="46A0A06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9F3FA7" w:rsidP="009F3FA7" w:rsidRDefault="009F3FA7" w14:paraId="1B35ECF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F3FA7" w:rsidP="009F3FA7" w:rsidRDefault="009F3FA7" w14:paraId="7ED01132" w14:textId="77777777">
      <w:pPr>
        <w:tabs>
          <w:tab w:val="left" w:pos="709"/>
        </w:tabs>
      </w:pPr>
    </w:p>
    <w:p w:rsidR="009F3FA7" w:rsidP="009F3FA7" w:rsidRDefault="009F3FA7" w14:paraId="0F30B31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F3FA7" w:rsidP="009F3FA7" w:rsidRDefault="009F3FA7" w14:paraId="5A53198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F3FA7" w:rsidP="009F3FA7" w:rsidRDefault="009F3FA7" w14:paraId="41061A6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F3FA7" w:rsidP="009F3FA7" w:rsidRDefault="009F3FA7" w14:paraId="2230495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F3FA7" w:rsidP="009F3FA7" w:rsidRDefault="009F3FA7" w14:paraId="3179AF73" w14:textId="77777777">
      <w:pPr>
        <w:tabs>
          <w:tab w:val="left" w:pos="709"/>
        </w:tabs>
      </w:pPr>
    </w:p>
    <w:p w:rsidR="009F3FA7" w:rsidP="009F3FA7" w:rsidRDefault="009F3FA7" w14:paraId="244C8E6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F3FA7" w:rsidP="009F3FA7" w:rsidRDefault="009F3FA7" w14:paraId="27FF7456" w14:textId="77777777">
      <w:pPr>
        <w:tabs>
          <w:tab w:val="left" w:pos="709"/>
        </w:tabs>
        <w:jc w:val="both"/>
      </w:pPr>
    </w:p>
    <w:p w:rsidR="009F3FA7" w:rsidP="009F3FA7" w:rsidRDefault="009F3FA7" w14:paraId="0E1ED133" w14:textId="77777777">
      <w:pPr>
        <w:tabs>
          <w:tab w:val="left" w:pos="709"/>
        </w:tabs>
      </w:pPr>
      <w:r>
        <w:t xml:space="preserve"> </w:t>
      </w:r>
      <w:r>
        <w:tab/>
        <w:t>17. St-2539/2019</w:t>
      </w:r>
    </w:p>
    <w:p w:rsidR="009F3FA7" w:rsidP="009F3FA7" w:rsidRDefault="009F3FA7" w14:paraId="4F4C4FB8" w14:textId="77777777">
      <w:pPr>
        <w:tabs>
          <w:tab w:val="left" w:pos="709"/>
        </w:tabs>
      </w:pPr>
    </w:p>
    <w:p w:rsidR="009F3FA7" w:rsidP="009F3FA7" w:rsidRDefault="009F3FA7" w14:paraId="3D9B168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F3FA7" w:rsidP="009F3FA7" w:rsidRDefault="009F3FA7" w14:paraId="01BC9E0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F3FA7" w:rsidP="009F3FA7" w:rsidRDefault="009F3FA7" w14:paraId="3C07299E" w14:textId="77777777">
      <w:pPr>
        <w:tabs>
          <w:tab w:val="left" w:pos="709"/>
        </w:tabs>
        <w:jc w:val="both"/>
      </w:pPr>
      <w:r>
        <w:tab/>
        <w:t>OIB: 85821130368</w:t>
      </w:r>
    </w:p>
    <w:p w:rsidR="009F3FA7" w:rsidP="009F3FA7" w:rsidRDefault="009F3FA7" w14:paraId="79D45948" w14:textId="77777777">
      <w:pPr>
        <w:tabs>
          <w:tab w:val="left" w:pos="709"/>
        </w:tabs>
        <w:jc w:val="both"/>
      </w:pPr>
    </w:p>
    <w:p w:rsidR="009F3FA7" w:rsidP="009F3FA7" w:rsidRDefault="009F3FA7" w14:paraId="6272098D" w14:textId="77777777">
      <w:pPr>
        <w:tabs>
          <w:tab w:val="left" w:pos="709"/>
        </w:tabs>
        <w:jc w:val="both"/>
      </w:pPr>
      <w:r>
        <w:t xml:space="preserve">protiv </w:t>
      </w:r>
    </w:p>
    <w:p w:rsidR="009F3FA7" w:rsidP="009F3FA7" w:rsidRDefault="009F3FA7" w14:paraId="4BE563B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F3FA7" w:rsidP="009F3FA7" w:rsidRDefault="009F3FA7" w14:paraId="3A2FB9ED" w14:textId="77777777">
      <w:pPr>
        <w:tabs>
          <w:tab w:val="left" w:pos="709"/>
        </w:tabs>
        <w:ind w:left="708"/>
        <w:jc w:val="both"/>
      </w:pPr>
      <w:r>
        <w:tab/>
        <w:t xml:space="preserve">CORYTUS d.o.o., Zagreb, </w:t>
      </w:r>
      <w:proofErr w:type="spellStart"/>
      <w:r>
        <w:t>Kupjačka</w:t>
      </w:r>
      <w:proofErr w:type="spellEnd"/>
      <w:r>
        <w:t xml:space="preserve"> 3, OIB: 61821843027</w:t>
      </w:r>
    </w:p>
    <w:p w:rsidR="009F3FA7" w:rsidP="009F3FA7" w:rsidRDefault="009F3FA7" w14:paraId="53FC8D64" w14:textId="77777777">
      <w:pPr>
        <w:tabs>
          <w:tab w:val="left" w:pos="709"/>
        </w:tabs>
        <w:ind w:left="708"/>
        <w:jc w:val="both"/>
      </w:pPr>
    </w:p>
    <w:p w:rsidR="009F3FA7" w:rsidP="009F3FA7" w:rsidRDefault="009F3FA7" w14:paraId="1AC91C6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F3FA7" w:rsidP="009F3FA7" w:rsidRDefault="009F3FA7" w14:paraId="30547F67" w14:textId="77777777">
      <w:pPr>
        <w:tabs>
          <w:tab w:val="left" w:pos="709"/>
        </w:tabs>
        <w:jc w:val="both"/>
      </w:pPr>
    </w:p>
    <w:p w:rsidR="009F3FA7" w:rsidP="009F3FA7" w:rsidRDefault="009F3FA7" w14:paraId="34A86B4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F3FA7" w:rsidP="009F3FA7" w:rsidRDefault="009F3FA7" w14:paraId="3C289355" w14:textId="77777777">
      <w:pPr>
        <w:tabs>
          <w:tab w:val="left" w:pos="709"/>
        </w:tabs>
      </w:pPr>
    </w:p>
    <w:p w:rsidR="009F3FA7" w:rsidP="009F3FA7" w:rsidRDefault="009F3FA7" w14:paraId="7BA8E6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F3FA7" w:rsidP="009F3FA7" w:rsidRDefault="009F3FA7" w14:paraId="1990D642" w14:textId="77777777">
      <w:pPr>
        <w:tabs>
          <w:tab w:val="left" w:pos="709"/>
        </w:tabs>
      </w:pPr>
    </w:p>
    <w:p w:rsidR="009F3FA7" w:rsidP="009F3FA7" w:rsidRDefault="009F3FA7" w14:paraId="64784E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F3FA7" w:rsidP="009F3FA7" w:rsidRDefault="009F3FA7" w14:paraId="7676203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F3FA7" w:rsidP="009F3FA7" w:rsidRDefault="009F3FA7" w14:paraId="2CBDE293" w14:textId="77777777">
      <w:pPr>
        <w:tabs>
          <w:tab w:val="left" w:pos="709"/>
        </w:tabs>
      </w:pPr>
    </w:p>
    <w:p w:rsidR="009F3FA7" w:rsidP="009F3FA7" w:rsidRDefault="009F3FA7" w14:paraId="0BA9F51A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FD46BF" w14:textId="0FFD46B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9F3FA7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F3F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3FA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3FA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3FA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3FA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F3FA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3FA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F3FA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F3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FA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FA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FA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FA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F3FA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3F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3FA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23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St-2539/2019</izvorni_sadrzaj>
    <derivirana_varijabla naziv="DomainObject.Predmet.OznakaBroj_1">St-2539/2019</derivirana_varijabla>
  </DomainObject.Predmet.OznakaBroj>
  <DomainObject.Predmet.OznakaBrojOptuznogAkta>
    <izvorni_sadrzaj>04-06-19-4454</izvorni_sadrzaj>
    <derivirana_varijabla naziv="DomainObject.Predmet.OznakaBrojOptuznogAkta_1">04-06-19-4454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CORYTUS d.o.o.</izvorni_sadrzaj>
    <derivirana_varijabla naziv="DomainObject.Predmet.ProtustrankaFormated_1">  CORYTUS d.o.o.</derivirana_varijabla>
  </DomainObject.Predmet.ProtustrankaFormated>
  <DomainObject.Predmet.ProtustrankaFormatedOIB>
    <izvorni_sadrzaj>  CORYTUS d.o.o., OIB 61821843027</izvorni_sadrzaj>
    <derivirana_varijabla naziv="DomainObject.Predmet.ProtustrankaFormatedOIB_1">  CORYTUS d.o.o., OIB 61821843027</derivirana_varijabla>
  </DomainObject.Predmet.ProtustrankaFormatedOIB>
  <DomainObject.Predmet.ProtustrankaFormatedWithAdress>
    <izvorni_sadrzaj> CORYTUS d.o.o., Kupjačka 3, 10000 Zagreb</izvorni_sadrzaj>
    <derivirana_varijabla naziv="DomainObject.Predmet.ProtustrankaFormatedWithAdress_1"> CORYTUS d.o.o., Kupjačka 3, 10000 Zagreb</derivirana_varijabla>
  </DomainObject.Predmet.ProtustrankaFormatedWithAdress>
  <DomainObject.Predmet.ProtustrankaFormatedWithAdressOIB>
    <izvorni_sadrzaj> CORYTUS d.o.o., OIB 61821843027, Kupjačka 3, 10000 Zagreb</izvorni_sadrzaj>
    <derivirana_varijabla naziv="DomainObject.Predmet.ProtustrankaFormatedWithAdressOIB_1"> CORYTUS d.o.o., OIB 61821843027, Kupjačka 3, 10000 Zagreb</derivirana_varijabla>
  </DomainObject.Predmet.ProtustrankaFormatedWithAdressOIB>
  <DomainObject.Predmet.ProtustrankaWithAdress>
    <izvorni_sadrzaj>CORYTUS d.o.o. Kupjačka 3, 10000 Zagreb</izvorni_sadrzaj>
    <derivirana_varijabla naziv="DomainObject.Predmet.ProtustrankaWithAdress_1">CORYTUS d.o.o. Kupjačka 3, 10000 Zagreb</derivirana_varijabla>
  </DomainObject.Predmet.ProtustrankaWithAdress>
  <DomainObject.Predmet.ProtustrankaWithAdressOIB>
    <izvorni_sadrzaj>CORYTUS d.o.o., OIB 61821843027, Kupjačka 3, 10000 Zagreb</izvorni_sadrzaj>
    <derivirana_varijabla naziv="DomainObject.Predmet.ProtustrankaWithAdressOIB_1">CORYTUS d.o.o., OIB 61821843027, Kupjačka 3, 10000 Zagreb</derivirana_varijabla>
  </DomainObject.Predmet.ProtustrankaWithAdressOIB>
  <DomainObject.Predmet.ProtustrankaNazivFormated>
    <izvorni_sadrzaj>CORYTUS d.o.o.</izvorni_sadrzaj>
    <derivirana_varijabla naziv="DomainObject.Predmet.ProtustrankaNazivFormated_1">CORYTUS d.o.o.</derivirana_varijabla>
  </DomainObject.Predmet.ProtustrankaNazivFormated>
  <DomainObject.Predmet.ProtustrankaNazivFormatedOIB>
    <izvorni_sadrzaj>CORYTUS d.o.o., OIB 61821843027</izvorni_sadrzaj>
    <derivirana_varijabla naziv="DomainObject.Predmet.ProtustrankaNazivFormatedOIB_1">CORYTUS d.o.o., OIB 61821843027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CORYTUS d.o.o.</item>
    </izvorni_sadrzaj>
    <derivirana_varijabla naziv="DomainObject.Predmet.ProtuStrankaListFormated_1">
      <item>CORYTUS d.o.o.</item>
    </derivirana_varijabla>
  </DomainObject.Predmet.ProtuStrankaListFormated>
  <DomainObject.Predmet.ProtuStrankaListFormatedOIB>
    <izvorni_sadrzaj>
      <item>CORYTUS d.o.o., OIB 61821843027</item>
    </izvorni_sadrzaj>
    <derivirana_varijabla naziv="DomainObject.Predmet.ProtuStrankaListFormatedOIB_1">
      <item>CORYTUS d.o.o., OIB 61821843027</item>
    </derivirana_varijabla>
  </DomainObject.Predmet.ProtuStrankaListFormatedOIB>
  <DomainObject.Predmet.ProtuStrankaListFormatedWithAdress>
    <izvorni_sadrzaj>
      <item>CORYTUS d.o.o., Kupjačka 3, 10000 Zagreb</item>
    </izvorni_sadrzaj>
    <derivirana_varijabla naziv="DomainObject.Predmet.ProtuStrankaListFormatedWithAdress_1">
      <item>CORYTUS d.o.o., Kupjačka 3, 10000 Zagreb</item>
    </derivirana_varijabla>
  </DomainObject.Predmet.ProtuStrankaListFormatedWithAdress>
  <DomainObject.Predmet.ProtuStrankaListFormatedWithAdressOIB>
    <izvorni_sadrzaj>
      <item>CORYTUS d.o.o., OIB 61821843027, Kupjačka 3, 10000 Zagreb</item>
    </izvorni_sadrzaj>
    <derivirana_varijabla naziv="DomainObject.Predmet.ProtuStrankaListFormatedWithAdressOIB_1">
      <item>CORYTUS d.o.o., OIB 61821843027, Kupjačka 3, 10000 Zagreb</item>
    </derivirana_varijabla>
  </DomainObject.Predmet.ProtuStrankaListFormatedWithAdressOIB>
  <DomainObject.Predmet.ProtuStrankaListNazivFormated>
    <izvorni_sadrzaj>
      <item>CORYTUS d.o.o.</item>
    </izvorni_sadrzaj>
    <derivirana_varijabla naziv="DomainObject.Predmet.ProtuStrankaListNazivFormated_1">
      <item>CORYTUS d.o.o.</item>
    </derivirana_varijabla>
  </DomainObject.Predmet.ProtuStrankaListNazivFormated>
  <DomainObject.Predmet.ProtuStrankaListNazivFormatedOIB>
    <izvorni_sadrzaj>
      <item>CORYTUS d.o.o., OIB 61821843027</item>
    </izvorni_sadrzaj>
    <derivirana_varijabla naziv="DomainObject.Predmet.ProtuStrankaListNazivFormatedOIB_1">
      <item>CORYTUS d.o.o., OIB 61821843027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CORYTUS d.o.o.</izvorni_sadrzaj>
    <derivirana_varijabla naziv="DomainObject.Predmet.ProtustrankaIDrugi_1">CORYTUS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CORYTUS d.o.o., OIB 61821843027, Kupjačka 3, 10000 Zagreb</izvorni_sadrzaj>
    <derivirana_varijabla naziv="DomainObject.Predmet.ProtustrankaIDrugiAdressOIB_1">CORYTUS d.o.o., OIB 61821843027, Kupjačka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CORYTUS d.o.o.</item>
      <item>Financijska agencija</item>
    </izvorni_sadrzaj>
    <derivirana_varijabla naziv="DomainObject.Predmet.SudioniciListNaziv_1">
      <item>CORYTUS d.o.o.</item>
      <item>Financijska agencija</item>
    </derivirana_varijabla>
  </DomainObject.Predmet.SudioniciListNaziv>
  <DomainObject.Predmet.SudioniciListAdressOIB>
    <izvorni_sadrzaj>
      <item>CORYTUS d.o.o., OIB 61821843027, Kupjačka 3,10000 Zagreb</item>
      <item>Financijska agencija, OIB 85821130368, TRG SVIBANJSKIH ŽRTAVA 1995. 1,10000 Zagreb</item>
    </izvorni_sadrzaj>
    <derivirana_varijabla naziv="DomainObject.Predmet.SudioniciListAdressOIB_1">
      <item>CORYTUS d.o.o., OIB 61821843027, Kupjačka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61821843027</item>
      <item>, OIB 85821130368</item>
    </izvorni_sadrzaj>
    <derivirana_varijabla naziv="DomainObject.Predmet.SudioniciListNazivOIB_1">
      <item>, OIB 61821843027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